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97B" w:rsidRDefault="0061797B" w:rsidP="0061797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OFLYE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61797B" w:rsidRDefault="0061797B" w:rsidP="0061797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Hitchin, Hertfordshire. Butcher.</w:t>
      </w:r>
    </w:p>
    <w:p w:rsidR="0061797B" w:rsidRDefault="0061797B" w:rsidP="0061797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1797B" w:rsidRDefault="0061797B" w:rsidP="0061797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1797B" w:rsidRDefault="0061797B" w:rsidP="0061797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Thomas Preston(q.v.) brought a plaint of trespass and taking against him</w:t>
      </w:r>
    </w:p>
    <w:p w:rsidR="0061797B" w:rsidRDefault="0061797B" w:rsidP="0061797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and John </w:t>
      </w:r>
      <w:proofErr w:type="spellStart"/>
      <w:r>
        <w:rPr>
          <w:rStyle w:val="Hyperlink"/>
          <w:color w:val="auto"/>
          <w:u w:val="none"/>
        </w:rPr>
        <w:t>Syberne</w:t>
      </w:r>
      <w:proofErr w:type="spellEnd"/>
      <w:r>
        <w:rPr>
          <w:rStyle w:val="Hyperlink"/>
          <w:color w:val="auto"/>
          <w:u w:val="none"/>
        </w:rPr>
        <w:t xml:space="preserve"> of Hitchin(q.v.).</w:t>
      </w:r>
    </w:p>
    <w:p w:rsidR="0061797B" w:rsidRDefault="0061797B" w:rsidP="0061797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61797B" w:rsidRDefault="0061797B" w:rsidP="0061797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1797B" w:rsidRDefault="0061797B" w:rsidP="0061797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1797B" w:rsidRDefault="0061797B" w:rsidP="0061797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30 December 2016</w:t>
      </w:r>
    </w:p>
    <w:p w:rsidR="006B2F86" w:rsidRPr="00E71FC3" w:rsidRDefault="006179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97B" w:rsidRDefault="0061797B" w:rsidP="00E71FC3">
      <w:pPr>
        <w:spacing w:after="0" w:line="240" w:lineRule="auto"/>
      </w:pPr>
      <w:r>
        <w:separator/>
      </w:r>
    </w:p>
  </w:endnote>
  <w:endnote w:type="continuationSeparator" w:id="0">
    <w:p w:rsidR="0061797B" w:rsidRDefault="006179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97B" w:rsidRDefault="0061797B" w:rsidP="00E71FC3">
      <w:pPr>
        <w:spacing w:after="0" w:line="240" w:lineRule="auto"/>
      </w:pPr>
      <w:r>
        <w:separator/>
      </w:r>
    </w:p>
  </w:footnote>
  <w:footnote w:type="continuationSeparator" w:id="0">
    <w:p w:rsidR="0061797B" w:rsidRDefault="006179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97B"/>
    <w:rsid w:val="001A7C09"/>
    <w:rsid w:val="00577BD5"/>
    <w:rsid w:val="0061797B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3162C0-AD31-4719-86AE-2692C037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179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2017-05-26T19:34:00Z</dcterms:created>
  <dcterms:modified xsi:type="dcterms:W3CDTF">2017-05-26T19:34:00Z</dcterms:modified>
</cp:coreProperties>
</file>